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4D9B5FE1" w:rsidR="00593E8D" w:rsidRPr="000C2AAC" w:rsidRDefault="00F938EF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BA0B6D" wp14:editId="5FBD1804">
                <wp:simplePos x="0" y="0"/>
                <wp:positionH relativeFrom="column">
                  <wp:posOffset>-66675</wp:posOffset>
                </wp:positionH>
                <wp:positionV relativeFrom="paragraph">
                  <wp:posOffset>-723900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EE522D" w14:textId="77777777" w:rsidR="00F938EF" w:rsidRDefault="00F938EF" w:rsidP="00F938EF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020B3EED" wp14:editId="0479BEDA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25pt;margin-top:-57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" filled="f" stroked="f">
                <v:textbox>
                  <w:txbxContent>
                    <w:p w14:paraId="7AEE522D" w14:textId="77777777" w:rsidR="00F938EF" w:rsidRDefault="00F938EF" w:rsidP="00F938EF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020B3EED" wp14:editId="0479BEDA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การขอต่ออายุใบอนุญาตนำหรือสั่งอาหารเข้ามาในราชอาณาจักรและการขอใบแทนใบอนุญาตฯ</w:t>
      </w:r>
    </w:p>
    <w:p w14:paraId="16FCEC75" w14:textId="77361DB4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F938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การขอต่ออายุใบอนุญาตนำหรือสั่งอาหารเข้ามาในราชอาณาจักรและการขอใบแทนใบอนุญาตฯ</w:t>
      </w:r>
    </w:p>
    <w:p w14:paraId="57553D54" w14:textId="69E8CD19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F938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ส่วนกลาง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การกำหนดระยะเวลาการปฏิบัติราชการเพื่อบริการประชาชน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1486685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การขอต่ออายุใบอนุญาตนำหรือสั่งอาหารเข้ามาในราชอาณาจักรและการขอใบแทนใบอนุญาตฯ </w:t>
      </w:r>
      <w:bookmarkStart w:id="0" w:name="_GoBack"/>
      <w:bookmarkEnd w:id="0"/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F938EF" w:rsidRPr="000C2AAC" w14:paraId="64B15FF8" w14:textId="77777777" w:rsidTr="00F4142A">
        <w:tc>
          <w:tcPr>
            <w:tcW w:w="675" w:type="dxa"/>
          </w:tcPr>
          <w:p w14:paraId="2F41D577" w14:textId="77777777" w:rsidR="00F938EF" w:rsidRPr="000C2AAC" w:rsidRDefault="00F938EF" w:rsidP="00F4142A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BA705BC" w14:textId="77777777" w:rsidR="00F938EF" w:rsidRPr="000C2AAC" w:rsidRDefault="00F938EF" w:rsidP="00F4142A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ที่อยู่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กลุ่มงานคุ้มครองผู้บริโภคและเภสัชสาธารณสุข สำนักงานสาธารณสุขจังหวัดแพร่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 xml:space="preserve">0 5462 1096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193A60F" w14:textId="77777777" w:rsidR="00F938EF" w:rsidRPr="000C2AAC" w:rsidRDefault="00F938EF" w:rsidP="00F4142A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38566019" w14:textId="77777777" w:rsidR="00F938EF" w:rsidRPr="000C2AAC" w:rsidRDefault="00F938EF" w:rsidP="00F4142A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เฉพาะสถานประกอบการที่ตั้งในเขตจังหวัด</w:t>
            </w:r>
          </w:p>
        </w:tc>
      </w:tr>
    </w:tbl>
    <w:p w14:paraId="3CD2E102" w14:textId="77777777" w:rsidR="008E2900" w:rsidRPr="00F938EF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26855BC2" w14:textId="77777777" w:rsidR="00F938EF" w:rsidRDefault="00F938EF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4DEEFC94" w14:textId="77777777" w:rsidR="00F938EF" w:rsidRPr="00F938E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noProof/>
          <w:sz w:val="32"/>
          <w:szCs w:val="32"/>
        </w:rPr>
      </w:pPr>
      <w:r w:rsidRPr="00F938EF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</w:p>
    <w:p w14:paraId="59D92FA5" w14:textId="77777777" w:rsidR="00F938E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ได้กำหนดไว้ว่า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ห้ามมิให้ผู้ใดนำเข้าซึ่งอาหารเพื่อจำหน่าย เว้นแต่จะได้รับใบอนุญาตจากผู้อนุญาต การขออนุญาตและการอนุญาตให้เป็นไปตามหลักเกณฑ์ วิธีการ และเงื่อนไขที่กำหนดไว้ในกฎกระทรวง ฉบับที่ </w:t>
      </w:r>
      <w:r w:rsidRPr="000C2AAC">
        <w:rPr>
          <w:rFonts w:asciiTheme="minorBidi" w:hAnsiTheme="minorBidi"/>
          <w:noProof/>
          <w:sz w:val="32"/>
          <w:szCs w:val="32"/>
        </w:rPr>
        <w:t>2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.2522)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กำหนดให้ใบอนุญาตนำเข้าอาหารที่ออกตามมาตรา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ให้ใช้ได้จนถึงวันที่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ธันวาคมของปีที่สามนับแต่ปีที่ออกใบอนุญาต ถ้าผู้รับอนุญาตประสงค์จะขอต่ออายุใบอนุญาตให้ยื่นคำขอเสียก่อนใบอนุญาตสิ้นอายุ เมื่อได้ยื่นคำขอดังกล่าวแล้วจะประกอบกิจการต่อไปก็ได้จนกว่าผู้อนุญาตจะสั่งไม่อนุญาตต่ออายุใบอนุญาต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ถ้าใบอนุญาตสูญหายหรือถูกทำลาย ให้ผู้รับอนุญาตแจ้งต่อผู้อนุญาต และยื่นขอรับใบแทนใบอนุญาตภายในสิบห้าวันนับแต่วันที่ทราบถึงการสูญหายหรือถูกทำลายดังกล่าว การขอรับใบแทนใบอนุญาตและการออกใบแทนใบอนุญาต ให้เป็นไปตามหลักเกณฑ์วิธีการและเงื่อนไขที่กำหนดไว้ในกฎกระทรวง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>2)</w:t>
      </w:r>
    </w:p>
    <w:p w14:paraId="6CE4063E" w14:textId="77777777" w:rsidR="00F938EF" w:rsidRPr="00F938E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noProof/>
          <w:sz w:val="32"/>
          <w:szCs w:val="32"/>
        </w:rPr>
      </w:pPr>
      <w:r w:rsidRPr="00F938EF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</w:p>
    <w:p w14:paraId="5879BE5B" w14:textId="77777777" w:rsidR="00F938EF" w:rsidRDefault="00575FAF" w:rsidP="00F938E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ผู้ยื่นคำขอต้องยื่นคำขอและเอกสารหลักฐานด้วยตัวเองโดยการรับคำขอที่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OSSC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 บริการด้วยระบบนัดหมายล่วงหน้าผ่านทางเว็บไซด์สำนักอาหาร หรือทางโทรศัพท์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 ต้องสามารถมีอำนาจตัดสินใจและลงนามรับทราบข้อบกพร่องได้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เป็นผู้ดำเนินการแทนแนบด้ว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กำหนดให้ผู้ยื่นคำขอต้องจัดเรียงเอกสารแบบคำขอและหลักฐานประกอบ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ตามแบบตรวจสอบคำขอและบันทึกข้อบกพร่อง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 ส่วนเอกสารอื่นๆ บุคคลที่สามารถลงนามรับรอง ได้แก่ ผู้ดำเนินกิจการหรือกรรมการที่มีอำนาจฯ หรือ ผู้รับมอบอำนาจ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สำนักงานคณะกรรมการอาหารและยาหรือสำนักงานสาธารณสุขจังหวัดจะพิจารณาไม่อนุญาตคำขอฯ ในกรณีที่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กำหนดไว้ในแบบตรวจสอบคำขอและบันทึกข้อบกพร่อง</w:t>
      </w:r>
    </w:p>
    <w:p w14:paraId="7F7F674A" w14:textId="77777777" w:rsidR="00F938EF" w:rsidRDefault="00F938EF" w:rsidP="00F938E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</w:p>
    <w:p w14:paraId="55AA79D8" w14:textId="77777777" w:rsidR="00F938EF" w:rsidRDefault="00F938EF" w:rsidP="00F938E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</w:p>
    <w:p w14:paraId="081125F8" w14:textId="77777777" w:rsidR="00F938EF" w:rsidRDefault="00F938EF" w:rsidP="00F938E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</w:p>
    <w:p w14:paraId="0552ED64" w14:textId="51889315" w:rsidR="0065175D" w:rsidRPr="000C2AAC" w:rsidRDefault="00575FAF" w:rsidP="00F938E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</w:r>
      <w:r w:rsidR="00F938EF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13. </w:t>
      </w:r>
      <w:r w:rsidR="0065175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938EF" w:rsidRPr="000C2AAC" w14:paraId="50E97DA5" w14:textId="77777777" w:rsidTr="00313D38">
        <w:tc>
          <w:tcPr>
            <w:tcW w:w="675" w:type="dxa"/>
            <w:vAlign w:val="center"/>
          </w:tcPr>
          <w:p w14:paraId="5E768AD0" w14:textId="5C943CE7" w:rsidR="00F938EF" w:rsidRPr="00AC4ACB" w:rsidRDefault="00F938EF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DF16361" w14:textId="77777777" w:rsidR="00F938EF" w:rsidRPr="00AC4ACB" w:rsidRDefault="00F938EF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F938EF" w:rsidRPr="00AC4ACB" w:rsidRDefault="00F938EF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07E4492" w14:textId="77777777" w:rsidR="00F938EF" w:rsidRPr="000C2AAC" w:rsidRDefault="00F938EF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ผู้ประกอบการยื่นคำขอและเอกสารหลักฐานประกอบการพิจารณา</w:t>
            </w:r>
          </w:p>
          <w:p w14:paraId="2A225131" w14:textId="77777777" w:rsidR="00F938EF" w:rsidRPr="000C2AAC" w:rsidRDefault="00F938EF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69855408" w:rsidR="00F938EF" w:rsidRPr="000C2AAC" w:rsidRDefault="00F938EF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3AF593AB" w:rsidR="00F938EF" w:rsidRPr="000C2AAC" w:rsidRDefault="00F938EF" w:rsidP="00452B6B">
            <w:pPr>
              <w:rPr>
                <w:rFonts w:asciiTheme="minorBidi" w:hAnsiTheme="minorBidi"/>
              </w:rPr>
            </w:pPr>
          </w:p>
        </w:tc>
        <w:tc>
          <w:tcPr>
            <w:tcW w:w="1799" w:type="dxa"/>
          </w:tcPr>
          <w:p w14:paraId="3AE07B5D" w14:textId="72BB5792" w:rsidR="00F938EF" w:rsidRPr="000C2AAC" w:rsidRDefault="00F938EF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44E823F2" w14:textId="77777777" w:rsidTr="00313D38">
        <w:tc>
          <w:tcPr>
            <w:tcW w:w="675" w:type="dxa"/>
            <w:vAlign w:val="center"/>
          </w:tcPr>
          <w:p w14:paraId="11F29CAA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370E167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C83F65F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D8F7F11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เจ้าหน้าที่ตรวจสอบความครบถ้วนของเอกสารหลักฐาน</w:t>
            </w:r>
          </w:p>
          <w:p w14:paraId="750A7FDF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ED87FE7" w14:textId="31684B0D" w:rsidR="00313D38" w:rsidRPr="000C2AAC" w:rsidRDefault="00F938EF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30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42AF9E5B" w14:textId="4157A1D0" w:rsidR="00313D38" w:rsidRPr="000C2AAC" w:rsidRDefault="00F938EF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665ACFF0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021BB69F" w14:textId="77777777" w:rsidTr="00313D38">
        <w:tc>
          <w:tcPr>
            <w:tcW w:w="675" w:type="dxa"/>
            <w:vAlign w:val="center"/>
          </w:tcPr>
          <w:p w14:paraId="18B7DB20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05E16C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149D3E1E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90A29A2" w14:textId="1F51F450" w:rsidR="00313D38" w:rsidRPr="000C2AAC" w:rsidRDefault="00313D38" w:rsidP="00F938EF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และมายื่นที่เจ้าหน้าที่</w:t>
            </w:r>
            <w:r w:rsidR="00F938EF" w:rsidRPr="000C2AAC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368" w:type="dxa"/>
          </w:tcPr>
          <w:p w14:paraId="65EBDEBA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24CC6C3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51609AB3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001C195B" w14:textId="77777777" w:rsidTr="00313D38">
        <w:tc>
          <w:tcPr>
            <w:tcW w:w="675" w:type="dxa"/>
            <w:vAlign w:val="center"/>
          </w:tcPr>
          <w:p w14:paraId="7C39B352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CA14E85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634E2D4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92C5C14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กรณีเอกสารครบถ้วนผู้ยื่นคำขอรอรับใบรับคำขอไว้เป็นหลักฐาน</w:t>
            </w:r>
          </w:p>
          <w:p w14:paraId="45D5503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3725B5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7526F5E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72B40B22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938EF" w:rsidRPr="000C2AAC" w14:paraId="2C1D7D27" w14:textId="77777777" w:rsidTr="00F938EF">
        <w:tc>
          <w:tcPr>
            <w:tcW w:w="675" w:type="dxa"/>
          </w:tcPr>
          <w:p w14:paraId="653C5A06" w14:textId="77777777" w:rsidR="00F938EF" w:rsidRPr="00AC4ACB" w:rsidRDefault="00F938EF" w:rsidP="00F4142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7567C48" w14:textId="77777777" w:rsidR="00F938EF" w:rsidRPr="00AC4ACB" w:rsidRDefault="00F938EF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2BEAC9C6" w14:textId="77777777" w:rsidR="00F938EF" w:rsidRPr="00AC4ACB" w:rsidRDefault="00F938EF" w:rsidP="00F4142A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94B6ED1" w14:textId="4539824C" w:rsidR="00F938EF" w:rsidRPr="000C2AAC" w:rsidRDefault="00F938EF" w:rsidP="00F4142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เจ้าหน้าที่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ประเมินความถูกต้องและสอดคล้องตามกฎหมายทั้งด้านสถานที่ และด้านเอกสาร</w:t>
            </w:r>
          </w:p>
          <w:p w14:paraId="0DE7497B" w14:textId="77777777" w:rsidR="00F938EF" w:rsidRPr="000C2AAC" w:rsidRDefault="00F938EF" w:rsidP="00F4142A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CFAA954" w14:textId="77777777" w:rsidR="00F938EF" w:rsidRPr="00F300E3" w:rsidRDefault="00F938EF" w:rsidP="00F4142A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300E3">
              <w:rPr>
                <w:rFonts w:asciiTheme="minorBidi" w:hAnsiTheme="minorBidi"/>
                <w:sz w:val="32"/>
                <w:szCs w:val="32"/>
              </w:rPr>
              <w:t xml:space="preserve">5 </w:t>
            </w:r>
            <w:r w:rsidRPr="00F300E3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73EFDD1" w14:textId="77777777" w:rsidR="00F938EF" w:rsidRPr="000C2AAC" w:rsidRDefault="00F938EF" w:rsidP="00F4142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069C0FF9" w14:textId="77777777" w:rsidR="00F938EF" w:rsidRPr="000C2AAC" w:rsidRDefault="00F938EF" w:rsidP="00F4142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กรณีต้องตรวจสถานที่ ดำเนินการภายใน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</w:tr>
      <w:tr w:rsidR="00F938EF" w:rsidRPr="000C2AAC" w14:paraId="3089D71D" w14:textId="77777777" w:rsidTr="00F938EF">
        <w:tc>
          <w:tcPr>
            <w:tcW w:w="675" w:type="dxa"/>
          </w:tcPr>
          <w:p w14:paraId="025715C4" w14:textId="77777777" w:rsidR="00F938EF" w:rsidRPr="00AC4ACB" w:rsidRDefault="00F938EF" w:rsidP="00F4142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1EAB673" w14:textId="77777777" w:rsidR="00F938EF" w:rsidRPr="00AC4ACB" w:rsidRDefault="00F938EF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0466471B" w14:textId="77777777" w:rsidR="00F938EF" w:rsidRPr="00AC4ACB" w:rsidRDefault="00F938EF" w:rsidP="00F4142A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2C27B72" w14:textId="77777777" w:rsidR="00F938EF" w:rsidRPr="000C2AAC" w:rsidRDefault="00F938EF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5A06BDCC" w14:textId="77777777" w:rsidR="00F938EF" w:rsidRPr="000C2AAC" w:rsidRDefault="00F938EF" w:rsidP="00F4142A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FAC1ED7" w14:textId="77777777" w:rsidR="00F938EF" w:rsidRPr="000C2AAC" w:rsidRDefault="00F938EF" w:rsidP="00F414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1927EEE2" w14:textId="77777777" w:rsidR="00F938EF" w:rsidRPr="000C2AAC" w:rsidRDefault="00F938EF" w:rsidP="00F4142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2C04003C" w14:textId="77777777" w:rsidR="00F938EF" w:rsidRPr="000C2AAC" w:rsidRDefault="00F938EF" w:rsidP="00F4142A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</w:tc>
      </w:tr>
      <w:tr w:rsidR="00F938EF" w:rsidRPr="000C2AAC" w14:paraId="4CCDAFD0" w14:textId="77777777" w:rsidTr="00F938EF">
        <w:tc>
          <w:tcPr>
            <w:tcW w:w="675" w:type="dxa"/>
          </w:tcPr>
          <w:p w14:paraId="330E3ACB" w14:textId="77777777" w:rsidR="00F938EF" w:rsidRPr="00AC4ACB" w:rsidRDefault="00F938EF" w:rsidP="00F4142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3F24D9F" w14:textId="77777777" w:rsidR="00F938EF" w:rsidRPr="00AC4ACB" w:rsidRDefault="00F938EF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4198985D" w14:textId="77777777" w:rsidR="00F938EF" w:rsidRPr="00AC4ACB" w:rsidRDefault="00F938EF" w:rsidP="00F4142A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61A0C31" w14:textId="77777777" w:rsidR="00F938EF" w:rsidRPr="000C2AAC" w:rsidRDefault="00F938EF" w:rsidP="00F4142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วันทำการหลังเสร็จสิ้นการพิจารณา  </w:t>
            </w:r>
          </w:p>
        </w:tc>
        <w:tc>
          <w:tcPr>
            <w:tcW w:w="1368" w:type="dxa"/>
          </w:tcPr>
          <w:p w14:paraId="00527691" w14:textId="77777777" w:rsidR="00F938EF" w:rsidRPr="000C2AAC" w:rsidRDefault="00F938EF" w:rsidP="00F4142A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60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769B4614" w14:textId="77777777" w:rsidR="00F938EF" w:rsidRPr="000C2AAC" w:rsidRDefault="00F938EF" w:rsidP="00F4142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DDC7051" w14:textId="77777777" w:rsidR="00F938EF" w:rsidRPr="000C2AAC" w:rsidRDefault="00F938EF" w:rsidP="00F4142A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744F5F55" w14:textId="1512C607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F938EF">
        <w:rPr>
          <w:rFonts w:asciiTheme="minorBidi" w:hAnsiTheme="minorBidi"/>
          <w:noProof/>
          <w:sz w:val="32"/>
          <w:szCs w:val="32"/>
          <w:lang w:bidi="th-TH"/>
        </w:rPr>
        <w:t>8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1691355A" w:rsidR="0085230C" w:rsidRPr="000C2AAC" w:rsidRDefault="0085230C" w:rsidP="00253E1A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F938EF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560"/>
        <w:gridCol w:w="1275"/>
        <w:gridCol w:w="993"/>
        <w:gridCol w:w="992"/>
        <w:gridCol w:w="2623"/>
      </w:tblGrid>
      <w:tr w:rsidR="00600A25" w:rsidRPr="000C2AAC" w14:paraId="14EA5AED" w14:textId="77777777" w:rsidTr="00F938E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60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275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3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623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F938E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6D1F5EA" w14:textId="2A7ECBA5" w:rsidR="00AC4ACB" w:rsidRPr="00F938EF" w:rsidRDefault="00AC4ACB" w:rsidP="00AC4ACB">
            <w:pPr>
              <w:rPr>
                <w:rFonts w:asciiTheme="minorBidi" w:hAnsiTheme="minorBidi"/>
                <w:sz w:val="32"/>
                <w:szCs w:val="32"/>
              </w:rPr>
            </w:pPr>
            <w:r w:rsidRPr="00F938E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กรณีการขอต่ออายุใบอนุญาตนำหรือสั่งอาหารเข้ามาในราชอาณาจักร </w:t>
            </w:r>
            <w:r w:rsidRPr="00F938EF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938E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="00F938EF">
              <w:rPr>
                <w:rFonts w:ascii="CordiaUPC" w:hAnsi="CordiaUPC" w:cs="CordiaUPC"/>
                <w:noProof/>
                <w:sz w:val="32"/>
                <w:szCs w:val="32"/>
              </w:rPr>
              <w:t xml:space="preserve">.8) : 1. </w:t>
            </w:r>
            <w:r w:rsidRPr="00F938E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560" w:type="dxa"/>
          </w:tcPr>
          <w:p w14:paraId="5FD3D152" w14:textId="628A4937" w:rsidR="00AC4ACB" w:rsidRPr="00F938EF" w:rsidRDefault="00AC4ACB" w:rsidP="00AC4AC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938E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F938EF" w:rsidRPr="00F938EF">
              <w:rPr>
                <w:rFonts w:asciiTheme="minorBidi" w:hAnsiTheme="minorBidi"/>
                <w:sz w:val="32"/>
                <w:szCs w:val="32"/>
              </w:rPr>
              <w:t>/</w:t>
            </w:r>
            <w:r w:rsidR="00F938EF" w:rsidRPr="00F938EF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275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F6D7305" w14:textId="77777777" w:rsidTr="00F938EF">
        <w:tc>
          <w:tcPr>
            <w:tcW w:w="675" w:type="dxa"/>
            <w:vAlign w:val="center"/>
          </w:tcPr>
          <w:p w14:paraId="4EFE9E1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904158D" w14:textId="19A823F3" w:rsidR="00AC4ACB" w:rsidRPr="000C2AAC" w:rsidRDefault="00F938EF" w:rsidP="00F938EF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คำขอต่ออายุใบอนุญาตนำหรือสั่งอาหารเข้ามาใน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ราชอาณาจักรตาม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.8</w:t>
            </w:r>
            <w:r>
              <w:rPr>
                <w:rFonts w:asciiTheme="minorBidi" w:hAnsiTheme="minorBidi"/>
              </w:rPr>
              <w:t>)</w:t>
            </w:r>
          </w:p>
        </w:tc>
        <w:tc>
          <w:tcPr>
            <w:tcW w:w="1560" w:type="dxa"/>
          </w:tcPr>
          <w:p w14:paraId="4CBB8E59" w14:textId="1314A1AA" w:rsidR="00AC4ACB" w:rsidRPr="000C2AAC" w:rsidRDefault="00F938EF" w:rsidP="00AC4ACB">
            <w:pPr>
              <w:rPr>
                <w:rFonts w:asciiTheme="minorBidi" w:hAnsiTheme="minorBidi"/>
              </w:rPr>
            </w:pPr>
            <w:r w:rsidRPr="00F938E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  <w:r w:rsidRPr="00F938EF">
              <w:rPr>
                <w:rFonts w:asciiTheme="minorBidi" w:hAnsiTheme="minorBidi"/>
                <w:sz w:val="32"/>
                <w:szCs w:val="32"/>
              </w:rPr>
              <w:t>/</w:t>
            </w:r>
            <w:r w:rsidRPr="00F938EF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275" w:type="dxa"/>
          </w:tcPr>
          <w:p w14:paraId="5250DB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02F4337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D6672C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0E4F33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8723CDA" w14:textId="77777777" w:rsidTr="00F938EF">
        <w:tc>
          <w:tcPr>
            <w:tcW w:w="675" w:type="dxa"/>
            <w:vAlign w:val="center"/>
          </w:tcPr>
          <w:p w14:paraId="74E241B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6FFB41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</w:tc>
        <w:tc>
          <w:tcPr>
            <w:tcW w:w="1560" w:type="dxa"/>
          </w:tcPr>
          <w:p w14:paraId="3AADA403" w14:textId="79387FE1" w:rsidR="00AC4ACB" w:rsidRPr="000C2AAC" w:rsidRDefault="00F938EF" w:rsidP="00AC4ACB">
            <w:pPr>
              <w:rPr>
                <w:rFonts w:asciiTheme="minorBidi" w:hAnsiTheme="minorBidi"/>
              </w:rPr>
            </w:pPr>
            <w:r w:rsidRPr="00F938E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F938EF">
              <w:rPr>
                <w:rFonts w:asciiTheme="minorBidi" w:hAnsiTheme="minorBidi"/>
                <w:sz w:val="32"/>
                <w:szCs w:val="32"/>
              </w:rPr>
              <w:t>/</w:t>
            </w:r>
            <w:r w:rsidRPr="00F938EF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275" w:type="dxa"/>
          </w:tcPr>
          <w:p w14:paraId="3279DB0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07D3C65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26D30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11E5D03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65B438B" w14:textId="77777777" w:rsidTr="00F938EF">
        <w:tc>
          <w:tcPr>
            <w:tcW w:w="675" w:type="dxa"/>
            <w:vAlign w:val="center"/>
          </w:tcPr>
          <w:p w14:paraId="119553B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8BA13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</w:p>
        </w:tc>
        <w:tc>
          <w:tcPr>
            <w:tcW w:w="1560" w:type="dxa"/>
          </w:tcPr>
          <w:p w14:paraId="0582B602" w14:textId="078EC31E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275" w:type="dxa"/>
          </w:tcPr>
          <w:p w14:paraId="028D20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7B145F5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799FEF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623" w:type="dxa"/>
          </w:tcPr>
          <w:p w14:paraId="49D75EC3" w14:textId="6277D49A" w:rsidR="00AC4ACB" w:rsidRPr="000C2AAC" w:rsidRDefault="00AC4ACB" w:rsidP="00F938EF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4.1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สำเนาหนังสือรับรองการจดทะเบียนนิติบุคคลที่แจ้งวัตถุประสงค์ และผู้มีอำนาจลงชื่อแทนนิติบุคคลผู้ขออนุญาต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4.2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สำเนาหนังสือรับรองสัญชาติของนิติบุคคลจากกระทรวงพาณิชย์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บัญชีรายชื่อผู้ถือหุ้น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เฉพาะนิติบุคคลที่เป็นบริษัท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)(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ในกรณีที่ผู้ขออนุญาตเป็นนิติบุคคลต่างด้าว ต้องยื่นหนังสือรับรองการประกอบธุรกิจนิติบุคคลต่างด้าวจากกระทรวงพาณิชย์ว่าไม่ขัดพระราชบัญญ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ประกอบธุรกิจคนต่างด้าว 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2542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ตามประเภทธุรกิจอาหารที่ขออนุญาต จำนวน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ฉบับ หรือบัตรส่งเสริมการลงทุนตามประเภทธุรกิจอาหารที่ได้รับการส่งเสริมการลงทุนผลิตเพื่อจำหน่ายจากสำนักงานคณะกรรมการส่งเสริมการลงทุ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บีโอไอ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5858628A" w14:textId="77777777" w:rsidTr="00F938EF">
        <w:tc>
          <w:tcPr>
            <w:tcW w:w="675" w:type="dxa"/>
            <w:vAlign w:val="center"/>
          </w:tcPr>
          <w:p w14:paraId="563B0A2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2007DA3" w14:textId="41358AF7" w:rsidR="00AC4ACB" w:rsidRPr="000C2AAC" w:rsidRDefault="00F938E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5.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หนังสือแสดงว่าเป็นผู้ได้รับมอบหมายให้ดำเนินกิจการของนิติบุคคลผู้ขออนุญาต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560" w:type="dxa"/>
          </w:tcPr>
          <w:p w14:paraId="57E0B46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275" w:type="dxa"/>
          </w:tcPr>
          <w:p w14:paraId="6275934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39F1B8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9EFC7A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1ECA778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อาจต้องประทับตราสำคัญของบริษัทในกรณีที่ระบุไว้ในหนังสือรับรองการจดทะเบียนนิติบุคคล ทั้งนี้ให้แนบสำเนาบัตรประชาชน หรือสำเนาหนังสือเดินทาง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กรณีต่างด้าว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ของกรรมการผู้มีอำนาจลงนามของนิติบุคคลที่ลงนามในหนังสือมอบอำนาจแต่งตั้งฯ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และกรณีมีการเปลี่ยนแปลงผู้ดำเนินกิจการให้ปฏิบัติตามเงื่อนไขการเปลี่ยนแปลงผู้ดำเนินกิจการด้วย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6E93537" w14:textId="77777777" w:rsidTr="00F938EF">
        <w:tc>
          <w:tcPr>
            <w:tcW w:w="675" w:type="dxa"/>
            <w:vAlign w:val="center"/>
          </w:tcPr>
          <w:p w14:paraId="51C9229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C401E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14:paraId="32CF5D8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1275" w:type="dxa"/>
          </w:tcPr>
          <w:p w14:paraId="5842EF1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ADAF4F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CF35B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7F14AAC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โดยระบุอำนาจให้ชัดเจน เช่น มีอำนาจในการยื่นคำขอฯ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แก้ไขเพิ่มเติม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ลงชื่อรับทราบข้อบกพร่อง เป็นต้น กรณีผู้ขออนุญาตเป็นนิติบุคคลการมอบอำนาจทั่วไปต้องเป็นไปตามเงื่อนไขของนิติบุคคลผู้ขออนุญาต และแนบสำเนาบัตรประชาชนของกรรมการผู้มีอำนาจลงนามตามหนังสือรับรองฯ ทั้งนี้ให้แนบสำเนาบัตรประชาชนผู้รับมอบอำนาจด้วย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7298460" w14:textId="77777777" w:rsidTr="00F938EF">
        <w:tc>
          <w:tcPr>
            <w:tcW w:w="675" w:type="dxa"/>
            <w:vAlign w:val="center"/>
          </w:tcPr>
          <w:p w14:paraId="4BAB686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9D12711" w14:textId="11EB21DF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กรณีการขอใบแทนใบอนุญาตนำหรือสั่งอาหารเข้ามาในราชอาณาจักร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="00F938EF">
              <w:rPr>
                <w:rFonts w:ascii="CordiaUPC" w:hAnsi="CordiaUPC" w:cs="CordiaUPC"/>
                <w:noProof/>
                <w:sz w:val="32"/>
                <w:szCs w:val="32"/>
              </w:rPr>
              <w:t>.9) : 1.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560" w:type="dxa"/>
          </w:tcPr>
          <w:p w14:paraId="37D45D04" w14:textId="1BCCD665" w:rsidR="00AC4ACB" w:rsidRPr="000C2AAC" w:rsidRDefault="00F938EF" w:rsidP="00AC4ACB">
            <w:pPr>
              <w:rPr>
                <w:rFonts w:asciiTheme="minorBidi" w:hAnsiTheme="minorBidi"/>
              </w:rPr>
            </w:pPr>
            <w:r w:rsidRPr="00F938E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F938EF">
              <w:rPr>
                <w:rFonts w:asciiTheme="minorBidi" w:hAnsiTheme="minorBidi"/>
                <w:sz w:val="32"/>
                <w:szCs w:val="32"/>
              </w:rPr>
              <w:t>/</w:t>
            </w:r>
            <w:r w:rsidRPr="00F938EF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275" w:type="dxa"/>
          </w:tcPr>
          <w:p w14:paraId="690131E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DE34CE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409C3F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45AF750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CE59CF8" w14:textId="77777777" w:rsidTr="00F938EF">
        <w:tc>
          <w:tcPr>
            <w:tcW w:w="675" w:type="dxa"/>
            <w:vAlign w:val="center"/>
          </w:tcPr>
          <w:p w14:paraId="0EC85A3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73A2695" w14:textId="2A057DC7" w:rsidR="00AC4ACB" w:rsidRPr="000C2AAC" w:rsidRDefault="00F938EF" w:rsidP="00F938EF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คำขอใบแทนใบอนุญาตนำหรือสั่งอาหารเข้ามาในราชอาณาจักร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.9) </w:t>
            </w:r>
          </w:p>
        </w:tc>
        <w:tc>
          <w:tcPr>
            <w:tcW w:w="1560" w:type="dxa"/>
          </w:tcPr>
          <w:p w14:paraId="4CE6EEDB" w14:textId="4F4735F6" w:rsidR="00AC4ACB" w:rsidRPr="000C2AAC" w:rsidRDefault="00F938EF" w:rsidP="00AC4ACB">
            <w:pPr>
              <w:rPr>
                <w:rFonts w:asciiTheme="minorBidi" w:hAnsiTheme="minorBidi"/>
              </w:rPr>
            </w:pPr>
            <w:r w:rsidRPr="00F938E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F938EF">
              <w:rPr>
                <w:rFonts w:asciiTheme="minorBidi" w:hAnsiTheme="minorBidi"/>
                <w:sz w:val="32"/>
                <w:szCs w:val="32"/>
              </w:rPr>
              <w:t>/</w:t>
            </w:r>
            <w:r w:rsidRPr="00F938EF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275" w:type="dxa"/>
          </w:tcPr>
          <w:p w14:paraId="5266216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31C17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7C713F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0B55929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DF7BF2E" w14:textId="77777777" w:rsidTr="00F938EF">
        <w:tc>
          <w:tcPr>
            <w:tcW w:w="675" w:type="dxa"/>
            <w:vAlign w:val="center"/>
          </w:tcPr>
          <w:p w14:paraId="3FC3C86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4ED2B5B" w14:textId="0D49A759" w:rsidR="00AC4ACB" w:rsidRPr="000C2AAC" w:rsidRDefault="00F938E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ใบรับแจ้งความว่าใบอนุญาตนำหรือสั่ง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อาหารเข้ามาในราชอาณาจักรสูญหายของสถานีตำรวจแห่งท้องที่ที่ใบอนุญาตนั้นสูญหาย หรือใบอนุญาตนำหรือสั่งอาหารเข้ามาในราชอาณาจักรที่ชำรุดหรือถูกทำลาย  แล้วแต่กรณี</w:t>
            </w:r>
          </w:p>
        </w:tc>
        <w:tc>
          <w:tcPr>
            <w:tcW w:w="1560" w:type="dxa"/>
          </w:tcPr>
          <w:p w14:paraId="29A52484" w14:textId="4F231B38" w:rsidR="00AC4ACB" w:rsidRPr="000C2AAC" w:rsidRDefault="00F938EF" w:rsidP="00AC4ACB">
            <w:pPr>
              <w:rPr>
                <w:rFonts w:asciiTheme="minorBidi" w:hAnsiTheme="minorBidi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สถานีตำรวจแห่งท้องที่ที่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ใบอนุญาตนั้นสูญหาย</w:t>
            </w:r>
          </w:p>
        </w:tc>
        <w:tc>
          <w:tcPr>
            <w:tcW w:w="1275" w:type="dxa"/>
          </w:tcPr>
          <w:p w14:paraId="3F76A95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993" w:type="dxa"/>
          </w:tcPr>
          <w:p w14:paraId="464BD3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60C7E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085A5EE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9705278" w14:textId="77777777" w:rsidTr="00F938EF">
        <w:tc>
          <w:tcPr>
            <w:tcW w:w="675" w:type="dxa"/>
            <w:vAlign w:val="center"/>
          </w:tcPr>
          <w:p w14:paraId="746DF37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9221F6E" w14:textId="65E413F3" w:rsidR="00AC4ACB" w:rsidRPr="000C2AAC" w:rsidRDefault="00F938E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4.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560" w:type="dxa"/>
          </w:tcPr>
          <w:p w14:paraId="6D1C9AE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275" w:type="dxa"/>
          </w:tcPr>
          <w:p w14:paraId="7D6F3E8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2FBE73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871E5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046ECB0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โดยระบุอำนาจให้ชัดเจน เช่น มีอำนาจในการยื่นคำขอฯ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แก้ไขเพิ่มเติม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ลงชื่อรับทราบข้อบกพร่อง เป็นต้น กรณีผู้ขออนุญาตเป็นนิติบุคคลการมอบอำนาจทั่วไปต้องเป็นไปตามเงื่อนไขของนิติบุคคลผู้ขออนุญาต และแนบสำเนาบัตรประชาชนของกรรมการผู้มีอำนาจลงนามตามหนังสือรับรองฯ ทั้งนี้ให้แนบสำเนาบัตรประชาชนผู้รับมอบอำนาจด้วย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9DE2C9D" w14:textId="77777777" w:rsidR="00F938EF" w:rsidRPr="000C2AAC" w:rsidRDefault="00F938EF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F938EF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30425E" w14:paraId="21631802" w14:textId="77777777" w:rsidTr="00090552">
        <w:tc>
          <w:tcPr>
            <w:tcW w:w="534" w:type="dxa"/>
          </w:tcPr>
          <w:p w14:paraId="55909BBE" w14:textId="396F5019" w:rsidR="00A13B6C" w:rsidRPr="0030425E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30425E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 w:rsidRPr="0030425E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D086513" w:rsidR="00A13B6C" w:rsidRPr="0030425E" w:rsidRDefault="00A13B6C" w:rsidP="008C1396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30425E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การต่ออายุใบอนุญาตนำหรือสั่งอาหารเข้ามาในราชอาณาจักร</w:t>
            </w:r>
            <w:r w:rsidR="00F938EF" w:rsidRPr="0030425E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="00F938EF" w:rsidRPr="0030425E">
              <w:rPr>
                <w:rFonts w:asciiTheme="minorBidi" w:hAnsiTheme="minorBidi"/>
                <w:sz w:val="32"/>
                <w:szCs w:val="32"/>
                <w:lang w:bidi="th-TH"/>
              </w:rPr>
              <w:t xml:space="preserve">15,000 </w:t>
            </w:r>
            <w:r w:rsidR="00F938EF" w:rsidRPr="0030425E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201E5AF3" w14:textId="26E1B767" w:rsidR="00E90756" w:rsidRPr="0030425E" w:rsidRDefault="00B509FC" w:rsidP="0030425E">
            <w:pPr>
              <w:rPr>
                <w:rFonts w:asciiTheme="minorBidi" w:hAnsiTheme="minorBidi"/>
                <w:sz w:val="32"/>
                <w:szCs w:val="32"/>
              </w:rPr>
            </w:pPr>
            <w:r w:rsidRPr="0030425E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</w:p>
        </w:tc>
      </w:tr>
      <w:tr w:rsidR="0030425E" w:rsidRPr="0030425E" w14:paraId="3C9C2016" w14:textId="77777777" w:rsidTr="00090552">
        <w:tc>
          <w:tcPr>
            <w:tcW w:w="534" w:type="dxa"/>
          </w:tcPr>
          <w:p w14:paraId="55188788" w14:textId="77777777" w:rsidR="00A13B6C" w:rsidRPr="0030425E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30425E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 w:rsidRPr="0030425E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9144041" w14:textId="5926218B" w:rsidR="00A13B6C" w:rsidRPr="0030425E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30425E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ใบแทนใบอนุญาตนำหรือสั่งอาหารเข้ามาในราชอาณาจักร</w:t>
            </w:r>
            <w:r w:rsidR="0030425E" w:rsidRPr="003042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500 บาท</w:t>
            </w:r>
          </w:p>
          <w:p w14:paraId="08F1BAE9" w14:textId="04C36D74" w:rsidR="00E90756" w:rsidRPr="0030425E" w:rsidRDefault="00B509FC" w:rsidP="00F938EF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30425E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</w:p>
        </w:tc>
      </w:tr>
    </w:tbl>
    <w:p w14:paraId="1187DD50" w14:textId="77777777" w:rsidR="00216FA4" w:rsidRDefault="00216FA4" w:rsidP="00F938EF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253E1A" w:rsidRPr="00FE5B1A" w14:paraId="5D214EF7" w14:textId="77777777" w:rsidTr="00253E1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0B46C27" w14:textId="77777777" w:rsidR="00253E1A" w:rsidRPr="00184C1F" w:rsidRDefault="00253E1A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184C1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184C1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34A5F128" w14:textId="77777777" w:rsidR="00253E1A" w:rsidRPr="00FE5B1A" w:rsidRDefault="00253E1A" w:rsidP="00F4142A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253E1A" w:rsidRPr="00FE5B1A" w14:paraId="6631C1D4" w14:textId="77777777" w:rsidTr="00253E1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1DF45DA" w14:textId="77777777" w:rsidR="00253E1A" w:rsidRPr="00FE5B1A" w:rsidRDefault="00253E1A" w:rsidP="00F4142A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4D879A28" w14:textId="77777777" w:rsidR="00253E1A" w:rsidRPr="00FE5B1A" w:rsidRDefault="00253E1A" w:rsidP="00F4142A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253E1A" w:rsidRPr="00FE5B1A" w14:paraId="781A479E" w14:textId="77777777" w:rsidTr="00253E1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E5BEEE" w14:textId="77777777" w:rsidR="00253E1A" w:rsidRPr="00FE5B1A" w:rsidRDefault="00253E1A" w:rsidP="00F4142A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11DA6CEE" w14:textId="77777777" w:rsidR="00253E1A" w:rsidRPr="00FE5B1A" w:rsidRDefault="00253E1A" w:rsidP="00F4142A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0391B058" w14:textId="77777777" w:rsidR="00253E1A" w:rsidRPr="00FE5B1A" w:rsidRDefault="00253E1A" w:rsidP="00F4142A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0726D732" w14:textId="77777777" w:rsidR="00253E1A" w:rsidRPr="00FE5B1A" w:rsidRDefault="00253E1A" w:rsidP="00F4142A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253E1A" w:rsidRPr="00FE5B1A" w14:paraId="29FE264E" w14:textId="77777777" w:rsidTr="00253E1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33A69EB" w14:textId="77777777" w:rsidR="00253E1A" w:rsidRPr="00FE5B1A" w:rsidRDefault="00253E1A" w:rsidP="00F4142A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12FE170B" w14:textId="77777777" w:rsidR="00253E1A" w:rsidRPr="00FE5B1A" w:rsidRDefault="00253E1A" w:rsidP="00F4142A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14:paraId="38C6BD17" w14:textId="77777777" w:rsidR="00253E1A" w:rsidRPr="00FE5B1A" w:rsidRDefault="00253E1A" w:rsidP="00F4142A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3B50E8C2" w14:textId="77777777" w:rsidR="00253E1A" w:rsidRPr="00FE5B1A" w:rsidRDefault="00253E1A" w:rsidP="00F4142A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253E1A" w:rsidRPr="00FE5B1A" w14:paraId="4307F344" w14:textId="77777777" w:rsidTr="00253E1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6105149" w14:textId="77777777" w:rsidR="00253E1A" w:rsidRPr="00FE5B1A" w:rsidRDefault="00253E1A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0B0B13EC" w14:textId="77777777" w:rsidR="00253E1A" w:rsidRPr="00FE5B1A" w:rsidRDefault="00253E1A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FE5B1A">
              <w:rPr>
                <w:rFonts w:asciiTheme="minorBidi" w:hAnsiTheme="minorBidi"/>
                <w:sz w:val="32"/>
                <w:szCs w:val="32"/>
              </w:rPr>
              <w:br/>
            </w:r>
            <w:r w:rsidRPr="00FE5B1A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FE5B1A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1863E832" w:rsidR="00013BC7" w:rsidRPr="000C2AAC" w:rsidRDefault="00C3045F" w:rsidP="00F938EF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230C49D4" w:rsidR="00F064C0" w:rsidRPr="000C2AAC" w:rsidRDefault="00F064C0" w:rsidP="00253E1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.8</w:t>
            </w:r>
          </w:p>
        </w:tc>
      </w:tr>
      <w:tr w:rsidR="00F064C0" w:rsidRPr="000C2AAC" w14:paraId="794E81A4" w14:textId="77777777" w:rsidTr="00C1539D">
        <w:tc>
          <w:tcPr>
            <w:tcW w:w="675" w:type="dxa"/>
          </w:tcPr>
          <w:p w14:paraId="70DC0D3C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4F4AAF0" w14:textId="2979007D" w:rsidR="00F064C0" w:rsidRPr="000C2AAC" w:rsidRDefault="00F064C0" w:rsidP="00253E1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.9</w:t>
            </w:r>
          </w:p>
        </w:tc>
      </w:tr>
      <w:tr w:rsidR="00F064C0" w:rsidRPr="000C2AAC" w14:paraId="1D35A370" w14:textId="77777777" w:rsidTr="00C1539D">
        <w:tc>
          <w:tcPr>
            <w:tcW w:w="675" w:type="dxa"/>
          </w:tcPr>
          <w:p w14:paraId="53D06338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7C7B31E2" w14:textId="22149746" w:rsidR="00F064C0" w:rsidRPr="000C2AAC" w:rsidRDefault="00F064C0" w:rsidP="00253E1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ตัวอย่างหนังสือแสดงว่าเป็นผู้ได้รับมอบหมายให้ดำเนินกิจการของนิติบุคคลผู้ขออนุญาต</w:t>
            </w:r>
          </w:p>
        </w:tc>
      </w:tr>
      <w:tr w:rsidR="00F064C0" w:rsidRPr="000C2AAC" w14:paraId="3198729E" w14:textId="77777777" w:rsidTr="00C1539D">
        <w:tc>
          <w:tcPr>
            <w:tcW w:w="675" w:type="dxa"/>
          </w:tcPr>
          <w:p w14:paraId="2DCBCEBD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7EC6F456" w14:textId="0AFC266F" w:rsidR="00F064C0" w:rsidRPr="000C2AAC" w:rsidRDefault="00F064C0" w:rsidP="00253E1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ตัวอย่างหนังสือมอบอำนาจทั่วไป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4C564259" w14:textId="77777777" w:rsidTr="00C1539D">
        <w:tc>
          <w:tcPr>
            <w:tcW w:w="675" w:type="dxa"/>
          </w:tcPr>
          <w:p w14:paraId="4071D61D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A2FF1A5" w14:textId="065B272D" w:rsidR="00F064C0" w:rsidRPr="000C2AAC" w:rsidRDefault="00F064C0" w:rsidP="00253E1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(checklist)</w:t>
            </w:r>
          </w:p>
        </w:tc>
      </w:tr>
    </w:tbl>
    <w:p w14:paraId="1345BEE2" w14:textId="77777777" w:rsidR="00D51311" w:rsidRPr="000C2AAC" w:rsidRDefault="00D51311" w:rsidP="00F938EF">
      <w:pPr>
        <w:pStyle w:val="ListParagraph"/>
        <w:numPr>
          <w:ilvl w:val="0"/>
          <w:numId w:val="1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1E76249A" w14:textId="48B9F05A" w:rsidR="00253E1A" w:rsidRPr="00253E1A" w:rsidRDefault="0064558D" w:rsidP="00253E1A">
      <w:pPr>
        <w:pStyle w:val="ListParagraph"/>
        <w:numPr>
          <w:ilvl w:val="0"/>
          <w:numId w:val="13"/>
        </w:numPr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253E1A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ระยะเวลาดำเนินการรวม </w:t>
      </w:r>
      <w:r w:rsidR="00253E1A" w:rsidRPr="00253E1A">
        <w:rPr>
          <w:rFonts w:asciiTheme="minorBidi" w:hAnsiTheme="minorBidi"/>
          <w:noProof/>
          <w:sz w:val="32"/>
          <w:szCs w:val="32"/>
        </w:rPr>
        <w:t xml:space="preserve">8 </w:t>
      </w:r>
      <w:r w:rsidRPr="00253E1A">
        <w:rPr>
          <w:rFonts w:asciiTheme="minorBidi" w:hAnsiTheme="minorBidi"/>
          <w:noProof/>
          <w:sz w:val="32"/>
          <w:szCs w:val="32"/>
        </w:rPr>
        <w:t xml:space="preserve"> </w:t>
      </w:r>
      <w:r w:rsidRPr="00253E1A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วันทำการโดยเริ่มนับระยะเวลาตั้งแต่ได้รับเอกสารที่ครบถ้วน จนถึง ลงนามอนุญาตโดยผู้มีอำนาจ ไม่นับระยะเวลาการแก้ไขเอกสารให้สมบูรณ์หรือการชี้แจงข้อมูลของผู้ประกอบการ</w:t>
      </w:r>
    </w:p>
    <w:p w14:paraId="75B89AA5" w14:textId="544C415E" w:rsidR="00982CD7" w:rsidRPr="006527D8" w:rsidRDefault="0064558D" w:rsidP="006527D8">
      <w:pPr>
        <w:pStyle w:val="ListParagraph"/>
        <w:numPr>
          <w:ilvl w:val="0"/>
          <w:numId w:val="13"/>
        </w:num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253E1A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สำเนาเอกสารได้</w:t>
      </w:r>
    </w:p>
    <w:sectPr w:rsidR="00982CD7" w:rsidRPr="006527D8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41DC80" w14:textId="77777777" w:rsidR="00E55533" w:rsidRDefault="00E55533" w:rsidP="00C81DB8">
      <w:pPr>
        <w:spacing w:after="0" w:line="240" w:lineRule="auto"/>
      </w:pPr>
      <w:r>
        <w:separator/>
      </w:r>
    </w:p>
  </w:endnote>
  <w:endnote w:type="continuationSeparator" w:id="0">
    <w:p w14:paraId="25141383" w14:textId="77777777" w:rsidR="00E55533" w:rsidRDefault="00E5553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48CB01" w14:textId="77777777" w:rsidR="00E55533" w:rsidRDefault="00E55533" w:rsidP="00C81DB8">
      <w:pPr>
        <w:spacing w:after="0" w:line="240" w:lineRule="auto"/>
      </w:pPr>
      <w:r>
        <w:separator/>
      </w:r>
    </w:p>
  </w:footnote>
  <w:footnote w:type="continuationSeparator" w:id="0">
    <w:p w14:paraId="4EFC123E" w14:textId="77777777" w:rsidR="00E55533" w:rsidRDefault="00E5553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254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1625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64B5B"/>
    <w:multiLevelType w:val="hybridMultilevel"/>
    <w:tmpl w:val="A9F83106"/>
    <w:lvl w:ilvl="0" w:tplc="1AA2FD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7515A"/>
    <w:multiLevelType w:val="hybridMultilevel"/>
    <w:tmpl w:val="4DEE1D8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2"/>
  </w:num>
  <w:num w:numId="8">
    <w:abstractNumId w:val="3"/>
  </w:num>
  <w:num w:numId="9">
    <w:abstractNumId w:val="5"/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5B1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53E1A"/>
    <w:rsid w:val="00261D40"/>
    <w:rsid w:val="00263F10"/>
    <w:rsid w:val="00290086"/>
    <w:rsid w:val="00291120"/>
    <w:rsid w:val="002B2D62"/>
    <w:rsid w:val="002B3B12"/>
    <w:rsid w:val="002B4D3D"/>
    <w:rsid w:val="002C3E03"/>
    <w:rsid w:val="0030425E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16254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527D8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026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D46CC"/>
    <w:rsid w:val="00E00F3F"/>
    <w:rsid w:val="00E01AA0"/>
    <w:rsid w:val="00E06DC1"/>
    <w:rsid w:val="00E279FB"/>
    <w:rsid w:val="00E33AD5"/>
    <w:rsid w:val="00E55533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938EF"/>
    <w:rsid w:val="00FD424A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43582-6BC1-4E75-95F9-DAB230CE8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</TotalTime>
  <Pages>9</Pages>
  <Words>1491</Words>
  <Characters>8499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4</cp:revision>
  <cp:lastPrinted>2015-03-02T15:12:00Z</cp:lastPrinted>
  <dcterms:created xsi:type="dcterms:W3CDTF">2015-07-07T16:02:00Z</dcterms:created>
  <dcterms:modified xsi:type="dcterms:W3CDTF">2015-07-08T09:39:00Z</dcterms:modified>
</cp:coreProperties>
</file>